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70AC" w14:textId="77777777" w:rsidR="00F232CC" w:rsidRDefault="00F232CC" w:rsidP="00F232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CLERK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6CE658A3" w14:textId="77777777" w:rsidR="00F232CC" w:rsidRDefault="00F232CC" w:rsidP="00F232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5BE36378" w14:textId="77777777" w:rsidR="00F232CC" w:rsidRDefault="00F232CC" w:rsidP="00F232CC">
      <w:pPr>
        <w:pStyle w:val="NoSpacing"/>
        <w:rPr>
          <w:rFonts w:cs="Times New Roman"/>
          <w:szCs w:val="24"/>
        </w:rPr>
      </w:pPr>
    </w:p>
    <w:p w14:paraId="3D6BCEFB" w14:textId="77777777" w:rsidR="00F232CC" w:rsidRDefault="00F232CC" w:rsidP="00F232CC">
      <w:pPr>
        <w:pStyle w:val="NoSpacing"/>
        <w:rPr>
          <w:rFonts w:cs="Times New Roman"/>
          <w:szCs w:val="24"/>
        </w:rPr>
      </w:pPr>
    </w:p>
    <w:p w14:paraId="6BF04B99" w14:textId="77777777" w:rsidR="00F232CC" w:rsidRDefault="00F232CC" w:rsidP="00F232CC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7C91134E" w14:textId="77777777" w:rsidR="00F232CC" w:rsidRDefault="00F232CC" w:rsidP="00F232C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49E98BC" w14:textId="77777777" w:rsidR="00F232CC" w:rsidRDefault="00F232CC" w:rsidP="00F232C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35658D0" w14:textId="77777777" w:rsidR="00F232CC" w:rsidRDefault="00F232CC" w:rsidP="00F232CC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1299E85A" w14:textId="77777777" w:rsidR="00F232CC" w:rsidRDefault="00F232CC" w:rsidP="00F232CC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35736E6E" w14:textId="77777777" w:rsidR="00F232CC" w:rsidRDefault="00F232CC" w:rsidP="00F232CC">
      <w:pPr>
        <w:pStyle w:val="NoSpacing"/>
        <w:tabs>
          <w:tab w:val="left" w:pos="220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24 December 2022</w:t>
      </w:r>
    </w:p>
    <w:p w14:paraId="5D3A9D7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AEBBD" w14:textId="77777777" w:rsidR="00F232CC" w:rsidRDefault="00F232CC" w:rsidP="009139A6">
      <w:r>
        <w:separator/>
      </w:r>
    </w:p>
  </w:endnote>
  <w:endnote w:type="continuationSeparator" w:id="0">
    <w:p w14:paraId="1623611D" w14:textId="77777777" w:rsidR="00F232CC" w:rsidRDefault="00F232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9DC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C7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132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852DF" w14:textId="77777777" w:rsidR="00F232CC" w:rsidRDefault="00F232CC" w:rsidP="009139A6">
      <w:r>
        <w:separator/>
      </w:r>
    </w:p>
  </w:footnote>
  <w:footnote w:type="continuationSeparator" w:id="0">
    <w:p w14:paraId="38A9EF1E" w14:textId="77777777" w:rsidR="00F232CC" w:rsidRDefault="00F232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D42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B2E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CA5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2C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32CC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54083"/>
  <w15:chartTrackingRefBased/>
  <w15:docId w15:val="{1B5783CA-9FF9-4A2D-8EFA-34893EA31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2023-01-14T21:22:00Z</dcterms:created>
  <dcterms:modified xsi:type="dcterms:W3CDTF">2023-01-14T21:23:00Z</dcterms:modified>
</cp:coreProperties>
</file>